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5E6F3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07143/039-2А (07143/039)-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576DBB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576DBB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5E6F34" w:rsidRPr="005E6F3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5E6F34" w:rsidRPr="005E6F34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5E6F34" w:rsidRPr="005E6F34">
          <w:rPr>
            <w:rStyle w:val="aa"/>
          </w:rPr>
          <w:t xml:space="preserve"> Поликлиника - Рентгенологическое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5E6F34" w:rsidRPr="005E6F34">
          <w:rPr>
            <w:u w:val="single"/>
          </w:rPr>
          <w:t xml:space="preserve"> 07143/039-2А </w:t>
        </w:r>
        <w:r w:rsidR="005E6F34">
          <w:t xml:space="preserve">(07143/039)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5E6F34" w:rsidRPr="005E6F34">
          <w:rPr>
            <w:rStyle w:val="aa"/>
          </w:rPr>
          <w:t xml:space="preserve"> Врач-рентгенолог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5E6F34" w:rsidRPr="005E6F34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5E6F34" w:rsidRPr="005E6F3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5602DA" w:rsidRPr="00A31431" w:rsidTr="00C30AD7">
        <w:trPr>
          <w:jc w:val="center"/>
        </w:trPr>
        <w:tc>
          <w:tcPr>
            <w:tcW w:w="4678" w:type="dxa"/>
            <w:vAlign w:val="center"/>
          </w:tcPr>
          <w:p w:rsidR="005602DA" w:rsidRPr="00A31431" w:rsidRDefault="005602DA" w:rsidP="005602DA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602DA" w:rsidRPr="005602DA" w:rsidRDefault="00337ABB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5602DA" w:rsidRPr="005602DA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602DA" w:rsidRPr="005602DA" w:rsidRDefault="005602DA" w:rsidP="00AD14A4">
      <w:r w:rsidRPr="005602DA">
        <w:t>- Руководство по эксплуатации шумомера интегрирующего виброметра ШИ-01В МГФК.968620.110РЭ;</w:t>
      </w:r>
    </w:p>
    <w:p w:rsidR="005602DA" w:rsidRPr="005602DA" w:rsidRDefault="005602DA" w:rsidP="00AD14A4">
      <w:r w:rsidRPr="005602D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5602DA" w:rsidP="00AD14A4">
      <w:r w:rsidRPr="005602DA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337ABB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5E6F34" w:rsidRPr="005E6F34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5602DA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F50388" w:rsidRPr="00A31431" w:rsidTr="00C30AD7">
        <w:trPr>
          <w:jc w:val="center"/>
        </w:trPr>
        <w:tc>
          <w:tcPr>
            <w:tcW w:w="3085" w:type="dxa"/>
            <w:vAlign w:val="center"/>
          </w:tcPr>
          <w:p w:rsidR="00F50388" w:rsidRPr="00A31431" w:rsidRDefault="00F50388" w:rsidP="007C56B5">
            <w:pPr>
              <w:pStyle w:val="a8"/>
            </w:pPr>
            <w:r>
              <w:t>Работа за ПЭВМ</w:t>
            </w:r>
          </w:p>
        </w:tc>
        <w:tc>
          <w:tcPr>
            <w:tcW w:w="2286" w:type="dxa"/>
            <w:vAlign w:val="center"/>
          </w:tcPr>
          <w:p w:rsidR="00F50388" w:rsidRPr="00A31431" w:rsidRDefault="006B5CA8" w:rsidP="007C56B5">
            <w:pPr>
              <w:pStyle w:val="a8"/>
            </w:pPr>
            <w:r>
              <w:t>49.5; 49.2; 49.5</w:t>
            </w:r>
          </w:p>
        </w:tc>
        <w:tc>
          <w:tcPr>
            <w:tcW w:w="2108" w:type="dxa"/>
            <w:vAlign w:val="center"/>
          </w:tcPr>
          <w:p w:rsidR="00F50388" w:rsidRPr="00A31431" w:rsidRDefault="006B5CA8" w:rsidP="007C56B5">
            <w:pPr>
              <w:pStyle w:val="a8"/>
            </w:pPr>
            <w:r>
              <w:t>49.4</w:t>
            </w:r>
          </w:p>
        </w:tc>
        <w:tc>
          <w:tcPr>
            <w:tcW w:w="1843" w:type="dxa"/>
            <w:vAlign w:val="center"/>
          </w:tcPr>
          <w:p w:rsidR="00F50388" w:rsidRPr="00A31431" w:rsidRDefault="00F50388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F50388" w:rsidRPr="00A31431" w:rsidRDefault="006B5CA8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337ABB" w:rsidP="00FE033F">
      <w:pPr>
        <w:pStyle w:val="a6"/>
      </w:pPr>
      <w:fldSimple w:instr=" DOCVARIABLE  shum_result \* MERGEFORMAT ">
        <w:r w:rsidR="006B5CA8" w:rsidRPr="006B5CA8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48.2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F50388" w:rsidRPr="00A31431" w:rsidTr="006939DC">
        <w:trPr>
          <w:jc w:val="center"/>
        </w:trPr>
        <w:tc>
          <w:tcPr>
            <w:tcW w:w="3728" w:type="dxa"/>
            <w:vAlign w:val="center"/>
          </w:tcPr>
          <w:p w:rsidR="00F50388" w:rsidRPr="00A31431" w:rsidRDefault="00F50388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F50388" w:rsidRPr="00A31431" w:rsidRDefault="006B5CA8" w:rsidP="00E576CE">
            <w:pPr>
              <w:pStyle w:val="a8"/>
            </w:pPr>
            <w:r>
              <w:t>48.2</w:t>
            </w:r>
          </w:p>
        </w:tc>
        <w:tc>
          <w:tcPr>
            <w:tcW w:w="2318" w:type="dxa"/>
            <w:vAlign w:val="center"/>
          </w:tcPr>
          <w:p w:rsidR="00F50388" w:rsidRPr="00A31431" w:rsidRDefault="00F50388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50388" w:rsidRPr="00A31431" w:rsidRDefault="006B5CA8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337ABB" w:rsidP="00D76DF8">
      <w:fldSimple w:instr=" DOCVARIABLE att_zakl \* MERGEFORMAT ">
        <w:r w:rsidR="006B5CA8" w:rsidRPr="006B5CA8">
          <w:rPr>
            <w:bCs/>
          </w:rPr>
          <w:t>-</w:t>
        </w:r>
        <w:r w:rsidR="006B5CA8" w:rsidRPr="006B5CA8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6B5CA8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Митяева Ольга Александровна</w:t>
            </w:r>
          </w:p>
        </w:tc>
      </w:tr>
      <w:tr w:rsidR="00AA46ED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Лукичев Дмитрий Олегович</w:t>
            </w:r>
          </w:p>
        </w:tc>
      </w:tr>
      <w:tr w:rsidR="00305844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2DA" w:rsidRDefault="005602DA" w:rsidP="0076042D">
      <w:pPr>
        <w:pStyle w:val="a9"/>
      </w:pPr>
      <w:r>
        <w:separator/>
      </w:r>
    </w:p>
  </w:endnote>
  <w:endnote w:type="continuationSeparator" w:id="0">
    <w:p w:rsidR="005602DA" w:rsidRDefault="005602D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5E6F3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07143/039-2А (07143/039)-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337ABB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337ABB" w:rsidRPr="00C30AD7">
            <w:rPr>
              <w:rStyle w:val="ad"/>
              <w:sz w:val="20"/>
              <w:szCs w:val="20"/>
            </w:rPr>
            <w:fldChar w:fldCharType="separate"/>
          </w:r>
          <w:r w:rsidR="005E6F34">
            <w:rPr>
              <w:rStyle w:val="ad"/>
              <w:noProof/>
              <w:sz w:val="20"/>
              <w:szCs w:val="20"/>
            </w:rPr>
            <w:t>1</w:t>
          </w:r>
          <w:r w:rsidR="00337ABB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E6F34" w:rsidRPr="005E6F34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2DA" w:rsidRDefault="005602DA" w:rsidP="0076042D">
      <w:pPr>
        <w:pStyle w:val="a9"/>
      </w:pPr>
      <w:r>
        <w:separator/>
      </w:r>
    </w:p>
  </w:footnote>
  <w:footnote w:type="continuationSeparator" w:id="0">
    <w:p w:rsidR="005602DA" w:rsidRDefault="005602D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07143/039, 07143/039-1А (07143/039), 07143/039-2А (07143/039), 07143/039-3А (07143/039), 07143/039-4А (07143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4B9972BD90B24D31B751251C350F399C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39-2А (07143/039)- Ш "/>
    <w:docVar w:name="oborud" w:val=" Негатоскоп,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C0DFD7643F3472F8DDB1EA1B365BAF9"/>
    <w:docVar w:name="rm_id" w:val="240"/>
    <w:docVar w:name="rm_name" w:val=" Врач-рентгенолог "/>
    <w:docVar w:name="rm_number" w:val=" 07143/039-2А (07143/039) "/>
    <w:docVar w:name="shum_result" w:val="Эквивалентный уровень звука за 8-часовой рабочий день на данном рабочем месте составляет 48.2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ленка для рентгеновских снимков "/>
    <w:docVar w:name="U8h" w:val="1.21"/>
    <w:docVar w:name="version" w:val="51"/>
    <w:docVar w:name="zona_name" w:val="Пультовая"/>
    <w:docVar w:name="zona_time" w:val="50"/>
  </w:docVars>
  <w:rsids>
    <w:rsidRoot w:val="00A638D1"/>
    <w:rsid w:val="00000DAD"/>
    <w:rsid w:val="00025683"/>
    <w:rsid w:val="00034251"/>
    <w:rsid w:val="00041502"/>
    <w:rsid w:val="00046815"/>
    <w:rsid w:val="0005566C"/>
    <w:rsid w:val="00072388"/>
    <w:rsid w:val="000D1F5B"/>
    <w:rsid w:val="00110025"/>
    <w:rsid w:val="001243FC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2F7768"/>
    <w:rsid w:val="00305844"/>
    <w:rsid w:val="00305B2F"/>
    <w:rsid w:val="00337ABB"/>
    <w:rsid w:val="00357822"/>
    <w:rsid w:val="00367816"/>
    <w:rsid w:val="003876C3"/>
    <w:rsid w:val="0039044C"/>
    <w:rsid w:val="00397588"/>
    <w:rsid w:val="003C24DB"/>
    <w:rsid w:val="00402CAC"/>
    <w:rsid w:val="00405209"/>
    <w:rsid w:val="00444410"/>
    <w:rsid w:val="004A47AD"/>
    <w:rsid w:val="004C4DB2"/>
    <w:rsid w:val="004F7057"/>
    <w:rsid w:val="005144D2"/>
    <w:rsid w:val="00551EF2"/>
    <w:rsid w:val="005602DA"/>
    <w:rsid w:val="00563E94"/>
    <w:rsid w:val="005652AD"/>
    <w:rsid w:val="00566825"/>
    <w:rsid w:val="00576095"/>
    <w:rsid w:val="00576DBB"/>
    <w:rsid w:val="00585F8C"/>
    <w:rsid w:val="005A3A36"/>
    <w:rsid w:val="005A4207"/>
    <w:rsid w:val="005B466C"/>
    <w:rsid w:val="005B7FE8"/>
    <w:rsid w:val="005C0A9A"/>
    <w:rsid w:val="005E6F34"/>
    <w:rsid w:val="00664301"/>
    <w:rsid w:val="00670EF6"/>
    <w:rsid w:val="006939DC"/>
    <w:rsid w:val="0069682B"/>
    <w:rsid w:val="006B5CA8"/>
    <w:rsid w:val="006C28B3"/>
    <w:rsid w:val="006D4C2D"/>
    <w:rsid w:val="007049EB"/>
    <w:rsid w:val="00710271"/>
    <w:rsid w:val="00717C9F"/>
    <w:rsid w:val="0076042D"/>
    <w:rsid w:val="0078004C"/>
    <w:rsid w:val="00795480"/>
    <w:rsid w:val="007C56B5"/>
    <w:rsid w:val="007D1852"/>
    <w:rsid w:val="007D2CEA"/>
    <w:rsid w:val="007F4A70"/>
    <w:rsid w:val="00814094"/>
    <w:rsid w:val="00825415"/>
    <w:rsid w:val="00852B4B"/>
    <w:rsid w:val="008619EA"/>
    <w:rsid w:val="00883461"/>
    <w:rsid w:val="00890983"/>
    <w:rsid w:val="008A0F2E"/>
    <w:rsid w:val="008A7109"/>
    <w:rsid w:val="008C13C5"/>
    <w:rsid w:val="008E68DE"/>
    <w:rsid w:val="0090588D"/>
    <w:rsid w:val="0092778A"/>
    <w:rsid w:val="00946A9E"/>
    <w:rsid w:val="009B66C5"/>
    <w:rsid w:val="00A12349"/>
    <w:rsid w:val="00A31431"/>
    <w:rsid w:val="00A333B5"/>
    <w:rsid w:val="00A638D1"/>
    <w:rsid w:val="00A907F6"/>
    <w:rsid w:val="00A91908"/>
    <w:rsid w:val="00AA4551"/>
    <w:rsid w:val="00AA46ED"/>
    <w:rsid w:val="00AA4DCC"/>
    <w:rsid w:val="00AC5AB8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43568"/>
    <w:rsid w:val="00D76DF8"/>
    <w:rsid w:val="00DB5302"/>
    <w:rsid w:val="00DC00C9"/>
    <w:rsid w:val="00DD6B1F"/>
    <w:rsid w:val="00E124F4"/>
    <w:rsid w:val="00E36337"/>
    <w:rsid w:val="00E576CE"/>
    <w:rsid w:val="00EB72AD"/>
    <w:rsid w:val="00EC37A1"/>
    <w:rsid w:val="00EE2508"/>
    <w:rsid w:val="00EF3DC4"/>
    <w:rsid w:val="00F50388"/>
    <w:rsid w:val="00F76072"/>
    <w:rsid w:val="00F76FEE"/>
    <w:rsid w:val="00F852F9"/>
    <w:rsid w:val="00F91103"/>
    <w:rsid w:val="00FB001B"/>
    <w:rsid w:val="00FB2299"/>
    <w:rsid w:val="00FD2BA8"/>
    <w:rsid w:val="00FE033F"/>
    <w:rsid w:val="00FE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2016-10-18T06:57:00Z</dcterms:created>
  <dcterms:modified xsi:type="dcterms:W3CDTF">2016-10-18T09:22:00Z</dcterms:modified>
</cp:coreProperties>
</file>